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17B22" w:rsidTr="00017B22" w14:paraId="05C4DFE8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7B22" w:rsidRDefault="00017B22" w14:paraId="0AF2CFB0" w14:textId="337397B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7B22" w:rsidRDefault="00017B22" w14:paraId="201658A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17B22" w:rsidRDefault="00017B22" w14:paraId="1452A2C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17B22" w:rsidRDefault="00017B22" w14:paraId="413A9B8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17B22" w:rsidRDefault="00017B22" w14:paraId="006D8CF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017B22" w:rsidP="00017B22" w:rsidRDefault="00017B22" w14:paraId="6CCE7F6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017B22" w:rsidP="00017B22" w:rsidRDefault="00017B22" w14:paraId="48FA79A2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017B22" w:rsidP="00017B22" w:rsidRDefault="00017B22" w14:paraId="4C190A9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St-2701/2019</w:t>
      </w:r>
    </w:p>
    <w:p w:rsidR="00017B22" w:rsidP="00017B22" w:rsidRDefault="00017B22" w14:paraId="77B88C1C" w14:textId="77777777">
      <w:pPr>
        <w:tabs>
          <w:tab w:val="left" w:pos="709"/>
        </w:tabs>
      </w:pPr>
      <w:r>
        <w:t xml:space="preserve"> </w:t>
      </w:r>
    </w:p>
    <w:p w:rsidR="00017B22" w:rsidP="00017B22" w:rsidRDefault="00017B22" w14:paraId="7DE40A0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17B22" w:rsidP="00017B22" w:rsidRDefault="00017B22" w14:paraId="3061922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017B22" w:rsidP="00017B22" w:rsidRDefault="00017B22" w14:paraId="2A2F988A" w14:textId="77777777">
      <w:pPr>
        <w:tabs>
          <w:tab w:val="left" w:pos="709"/>
        </w:tabs>
      </w:pPr>
    </w:p>
    <w:p w:rsidR="00017B22" w:rsidP="00017B22" w:rsidRDefault="00017B22" w14:paraId="7EFBA17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017B22" w:rsidP="00017B22" w:rsidRDefault="00017B22" w14:paraId="166E99C4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017B22" w:rsidP="00017B22" w:rsidRDefault="00017B22" w14:paraId="2C0DC2F4" w14:textId="77777777">
      <w:pPr>
        <w:tabs>
          <w:tab w:val="left" w:pos="709"/>
        </w:tabs>
      </w:pPr>
    </w:p>
    <w:p w:rsidR="00017B22" w:rsidP="00017B22" w:rsidRDefault="00017B22" w14:paraId="26FCE0CF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017B22" w:rsidP="00017B22" w:rsidRDefault="00017B22" w14:paraId="4E493AB1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017B22" w:rsidP="00017B22" w:rsidRDefault="00017B22" w14:paraId="6A5D7BC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17B22" w:rsidP="00017B22" w:rsidRDefault="00017B22" w14:paraId="1F63701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17B22" w:rsidP="00017B22" w:rsidRDefault="00017B22" w14:paraId="44CF1B09" w14:textId="77777777">
      <w:pPr>
        <w:tabs>
          <w:tab w:val="left" w:pos="709"/>
        </w:tabs>
      </w:pPr>
    </w:p>
    <w:p w:rsidR="00017B22" w:rsidP="00017B22" w:rsidRDefault="00017B22" w14:paraId="584D0075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017B22" w:rsidP="00017B22" w:rsidRDefault="00017B22" w14:paraId="1D1780B1" w14:textId="77777777">
      <w:pPr>
        <w:tabs>
          <w:tab w:val="left" w:pos="709"/>
        </w:tabs>
        <w:jc w:val="both"/>
      </w:pPr>
    </w:p>
    <w:p w:rsidR="00017B22" w:rsidP="00017B22" w:rsidRDefault="00017B22" w14:paraId="29B0C744" w14:textId="77777777">
      <w:pPr>
        <w:tabs>
          <w:tab w:val="left" w:pos="709"/>
        </w:tabs>
      </w:pPr>
      <w:r>
        <w:t xml:space="preserve"> </w:t>
      </w:r>
      <w:r>
        <w:tab/>
        <w:t>13. St-2701/2019</w:t>
      </w:r>
    </w:p>
    <w:p w:rsidR="00017B22" w:rsidP="00017B22" w:rsidRDefault="00017B22" w14:paraId="7DD941AF" w14:textId="77777777">
      <w:pPr>
        <w:tabs>
          <w:tab w:val="left" w:pos="709"/>
        </w:tabs>
      </w:pPr>
    </w:p>
    <w:p w:rsidR="00017B22" w:rsidP="00017B22" w:rsidRDefault="00017B22" w14:paraId="12B9C971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017B22" w:rsidP="00017B22" w:rsidRDefault="00017B22" w14:paraId="7C71B90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017B22" w:rsidP="00017B22" w:rsidRDefault="00017B22" w14:paraId="31D55974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017B22" w:rsidP="00017B22" w:rsidRDefault="00017B22" w14:paraId="60D58B49" w14:textId="77777777">
      <w:pPr>
        <w:tabs>
          <w:tab w:val="left" w:pos="709"/>
        </w:tabs>
        <w:ind w:firstLine="708"/>
        <w:jc w:val="both"/>
      </w:pPr>
    </w:p>
    <w:p w:rsidR="00017B22" w:rsidP="00017B22" w:rsidRDefault="00017B22" w14:paraId="7B4D48AE" w14:textId="77777777">
      <w:pPr>
        <w:tabs>
          <w:tab w:val="left" w:pos="709"/>
        </w:tabs>
        <w:jc w:val="both"/>
      </w:pPr>
      <w:r>
        <w:t xml:space="preserve">protiv </w:t>
      </w:r>
    </w:p>
    <w:p w:rsidR="00017B22" w:rsidP="00017B22" w:rsidRDefault="00017B22" w14:paraId="5EEA4142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17B22" w:rsidP="00017B22" w:rsidRDefault="00017B22" w14:paraId="5BD6592A" w14:textId="77777777">
      <w:pPr>
        <w:tabs>
          <w:tab w:val="left" w:pos="709"/>
        </w:tabs>
        <w:ind w:left="708"/>
        <w:jc w:val="both"/>
      </w:pPr>
      <w:r>
        <w:tab/>
        <w:t>NIKOL SHOP jednostavno društvo s ograničenom odgovornošću za  usluge i trgovinu u likvidaciji, Sesvete, Plitvička 59, OIB: 56766657483</w:t>
      </w:r>
    </w:p>
    <w:p w:rsidR="00017B22" w:rsidP="00017B22" w:rsidRDefault="00017B22" w14:paraId="49279871" w14:textId="77777777">
      <w:pPr>
        <w:tabs>
          <w:tab w:val="left" w:pos="709"/>
        </w:tabs>
        <w:ind w:left="708"/>
        <w:jc w:val="both"/>
      </w:pPr>
    </w:p>
    <w:p w:rsidR="00017B22" w:rsidP="00017B22" w:rsidRDefault="00017B22" w14:paraId="0F100E61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17B22" w:rsidP="00017B22" w:rsidRDefault="00017B22" w14:paraId="76046538" w14:textId="77777777">
      <w:pPr>
        <w:tabs>
          <w:tab w:val="left" w:pos="709"/>
        </w:tabs>
        <w:jc w:val="both"/>
      </w:pPr>
    </w:p>
    <w:p w:rsidR="00017B22" w:rsidP="00017B22" w:rsidRDefault="00017B22" w14:paraId="21AC083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017B22" w:rsidP="00017B22" w:rsidRDefault="00017B22" w14:paraId="5FC3C4A0" w14:textId="77777777">
      <w:pPr>
        <w:tabs>
          <w:tab w:val="left" w:pos="709"/>
        </w:tabs>
      </w:pPr>
    </w:p>
    <w:p w:rsidR="00017B22" w:rsidP="00017B22" w:rsidRDefault="00017B22" w14:paraId="745B132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17B22" w:rsidP="00017B22" w:rsidRDefault="00017B22" w14:paraId="64F9AD21" w14:textId="77777777">
      <w:pPr>
        <w:tabs>
          <w:tab w:val="left" w:pos="709"/>
        </w:tabs>
      </w:pPr>
    </w:p>
    <w:p w:rsidR="00017B22" w:rsidP="00017B22" w:rsidRDefault="00017B22" w14:paraId="5973CA9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17B22" w:rsidP="00017B22" w:rsidRDefault="00017B22" w14:paraId="4A2FE98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17B22" w:rsidP="00017B22" w:rsidRDefault="00017B22" w14:paraId="2B1DF439" w14:textId="77777777">
      <w:pPr>
        <w:tabs>
          <w:tab w:val="left" w:pos="709"/>
        </w:tabs>
      </w:pPr>
    </w:p>
    <w:p w:rsidR="00017B22" w:rsidP="00017B22" w:rsidRDefault="00017B22" w14:paraId="372EF9F0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DDA6CF8" w14:textId="0DDA6CF8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17B22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17B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7B22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7B22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7B22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7B22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017B22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17B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17B22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7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B22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B22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B22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B22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17B22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7B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7B2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81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2701</izvorni_sadrzaj>
    <derivirana_varijabla naziv="DomainObject.Predmet.Broj_1">2701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listopada 2019.</izvorni_sadrzaj>
    <derivirana_varijabla naziv="DomainObject.Predmet.DatumIzradeOptuznogAkta_1">30. listopada 2019.</derivirana_varijabla>
  </DomainObject.Predmet.DatumIzradeOptuznogAkta>
  <DomainObject.Predmet.DatumIzradeOptuznogAktaFormated>
    <izvorni_sadrzaj>30.10.2019.</izvorni_sadrzaj>
    <derivirana_varijabla naziv="DomainObject.Predmet.DatumIzradeOptuznogAktaFormated_1">30.10.2019.</derivirana_varijabla>
  </DomainObject.Predmet.DatumIzradeOptuznogAktaFormated>
  <DomainObject.Predmet.DatumOsnivanja>
    <izvorni_sadrzaj>30. listopada 2019.</izvorni_sadrzaj>
    <derivirana_varijabla naziv="DomainObject.Predmet.DatumOsnivanja_1">30.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listopada 2019.</izvorni_sadrzaj>
    <derivirana_varijabla naziv="DomainObject.Predmet.DatumPrimitkaOptuznogAkta_1">30.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St-2701/2019</izvorni_sadrzaj>
    <derivirana_varijabla naziv="DomainObject.Predmet.OznakaBroj_1">St-2701/2019</derivirana_varijabla>
  </DomainObject.Predmet.OznakaBroj>
  <DomainObject.Predmet.OznakaBrojOptuznogAkta>
    <izvorni_sadrzaj>04-06-19-4715</izvorni_sadrzaj>
    <derivirana_varijabla naziv="DomainObject.Predmet.OznakaBrojOptuznogAkta_1">04-06-19-4715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 SHOP jednostavno društvo s ograničenom odgovornošću za  usluge i trgovinu u likvidaciji</izvorni_sadrzaj>
    <derivirana_varijabla naziv="DomainObject.Predmet.ProtustrankaFormated_1">  NIKOL SHOP jednostavno društvo s ograničenom odgovornošću za  usluge i trgovinu u likvidaciji</derivirana_varijabla>
  </DomainObject.Predmet.ProtustrankaFormated>
  <DomainObject.Predmet.ProtustrankaFormatedOIB>
    <izvorni_sadrzaj>  NIKOL SHOP jednostavno društvo s ograničenom odgovornošću za  usluge i trgovinu u likvidaciji, OIB 56766657483</izvorni_sadrzaj>
    <derivirana_varijabla naziv="DomainObject.Predmet.ProtustrankaFormatedOIB_1">  NIKOL SHOP jednostavno društvo s ograničenom odgovornošću za  usluge i trgovinu u likvidaciji, OIB 56766657483</derivirana_varijabla>
  </DomainObject.Predmet.ProtustrankaFormatedOIB>
  <DomainObject.Predmet.ProtustrankaFormatedWithAdress>
    <izvorni_sadrzaj> NIKOL SHOP jednostavno društvo s ograničenom odgovornošću za  usluge i trgovinu u likvidaciji, Plitvička 59, 10360 Sesvete</izvorni_sadrzaj>
    <derivirana_varijabla naziv="DomainObject.Predmet.ProtustrankaFormatedWithAdress_1"> NIKOL SHOP jednostavno društvo s ograničenom odgovornošću za  usluge i trgovinu u likvidaciji, Plitvička 59, 10360 Sesvete</derivirana_varijabla>
  </DomainObject.Predmet.ProtustrankaFormatedWithAdress>
  <DomainObject.Predmet.ProtustrankaFormatedWithAdressOIB>
    <izvorni_sadrzaj> NIKOL SHOP jednostavno društvo s ograničenom odgovornošću za  usluge i trgovinu u likvidaciji, OIB 56766657483, Plitvička 59, 10360 Sesvete</izvorni_sadrzaj>
    <derivirana_varijabla naziv="DomainObject.Predmet.ProtustrankaFormatedWithAdressOIB_1"> NIKOL SHOP jednostavno društvo s ograničenom odgovornošću za  usluge i trgovinu u likvidaciji, OIB 56766657483, Plitvička 59, 10360 Sesvete</derivirana_varijabla>
  </DomainObject.Predmet.ProtustrankaFormatedWithAdressOIB>
  <DomainObject.Predmet.ProtustrankaWithAdress>
    <izvorni_sadrzaj>NIKOL SHOP jednostavno društvo s ograničenom odgovornošću za  usluge i trgovinu u likvidaciji Plitvička 59, 10360 Sesvete</izvorni_sadrzaj>
    <derivirana_varijabla naziv="DomainObject.Predmet.ProtustrankaWithAdress_1">NIKOL SHOP jednostavno društvo s ograničenom odgovornošću za  usluge i trgovinu u likvidaciji Plitvička 59, 10360 Sesvete</derivirana_varijabla>
  </DomainObject.Predmet.ProtustrankaWithAdress>
  <DomainObject.Predmet.ProtustrankaWithAdressOIB>
    <izvorni_sadrzaj>NIKOL SHOP jednostavno društvo s ograničenom odgovornošću za  usluge i trgovinu u likvidaciji, OIB 56766657483, Plitvička 59, 10360 Sesvete</izvorni_sadrzaj>
    <derivirana_varijabla naziv="DomainObject.Predmet.ProtustrankaWithAdressOIB_1">NIKOL SHOP jednostavno društvo s ograničenom odgovornošću za  usluge i trgovinu u likvidaciji, OIB 56766657483, Plitvička 59, 10360 Sesvete</derivirana_varijabla>
  </DomainObject.Predmet.ProtustrankaWithAdressOIB>
  <DomainObject.Predmet.ProtustrankaNazivFormated>
    <izvorni_sadrzaj>NIKOL SHOP jednostavno društvo s ograničenom odgovornošću za  usluge i trgovinu u likvidaciji</izvorni_sadrzaj>
    <derivirana_varijabla naziv="DomainObject.Predmet.ProtustrankaNazivFormated_1">NIKOL SHOP jednostavno društvo s ograničenom odgovornošću za  usluge i trgovinu u likvidaciji</derivirana_varijabla>
  </DomainObject.Predmet.ProtustrankaNazivFormated>
  <DomainObject.Predmet.ProtustrankaNazivFormatedOIB>
    <izvorni_sadrzaj>NIKOL SHOP jednostavno društvo s ograničenom odgovornošću za  usluge i trgovinu u likvidaciji, OIB 56766657483</izvorni_sadrzaj>
    <derivirana_varijabla naziv="DomainObject.Predmet.ProtustrankaNazivFormatedOIB_1">NIKOL SHOP jednostavno društvo s ograničenom odgovornošću za  usluge i trgovinu u likvidaciji, OIB 56766657483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NIKOL SHOP jednostavno društvo s ograničenom odgovornošću za  usluge i trgovinu u likvidaciji</item>
    </izvorni_sadrzaj>
    <derivirana_varijabla naziv="DomainObject.Predmet.ProtuStrankaListFormated_1">
      <item>NIKOL SHOP jednostavno društvo s ograničenom odgovornošću za  usluge i trgovinu u likvidaciji</item>
    </derivirana_varijabla>
  </DomainObject.Predmet.ProtuStrankaListFormated>
  <DomainObject.Predmet.ProtuStrankaListFormatedOIB>
    <izvorni_sadrzaj>
      <item>NIKOL SHOP jednostavno društvo s ograničenom odgovornošću za  usluge i trgovinu u likvidaciji, OIB 56766657483</item>
    </izvorni_sadrzaj>
    <derivirana_varijabla naziv="DomainObject.Predmet.ProtuStrankaListFormatedOIB_1">
      <item>NIKOL SHOP jednostavno društvo s ograničenom odgovornošću za  usluge i trgovinu u likvidaciji, OIB 56766657483</item>
    </derivirana_varijabla>
  </DomainObject.Predmet.ProtuStrankaListFormatedOIB>
  <DomainObject.Predmet.ProtuStrankaListFormatedWithAdress>
    <izvorni_sadrzaj>
      <item>NIKOL SHOP jednostavno društvo s ograničenom odgovornošću za  usluge i trgovinu u likvidaciji, Plitvička 59, 10360 Sesvete</item>
    </izvorni_sadrzaj>
    <derivirana_varijabla naziv="DomainObject.Predmet.ProtuStrankaListFormatedWithAdress_1">
      <item>NIKOL SHOP jednostavno društvo s ograničenom odgovornošću za  usluge i trgovinu u likvidaciji, Plitvička 59, 10360 Sesvete</item>
    </derivirana_varijabla>
  </DomainObject.Predmet.ProtuStrankaListFormatedWithAdress>
  <DomainObject.Predmet.ProtuStrankaListFormatedWithAdressOIB>
    <izvorni_sadrzaj>
      <item>NIKOL SHOP jednostavno društvo s ograničenom odgovornošću za  usluge i trgovinu u likvidaciji, OIB 56766657483, Plitvička 59, 10360 Sesvete</item>
    </izvorni_sadrzaj>
    <derivirana_varijabla naziv="DomainObject.Predmet.ProtuStrankaListFormatedWithAdressOIB_1">
      <item>NIKOL SHOP jednostavno društvo s ograničenom odgovornošću za  usluge i trgovinu u likvidaciji, OIB 56766657483, Plitvička 59, 10360 Sesvete</item>
    </derivirana_varijabla>
  </DomainObject.Predmet.ProtuStrankaListFormatedWithAdressOIB>
  <DomainObject.Predmet.ProtuStrankaListNazivFormated>
    <izvorni_sadrzaj>
      <item>NIKOL SHOP jednostavno društvo s ograničenom odgovornošću za  usluge i trgovinu u likvidaciji</item>
    </izvorni_sadrzaj>
    <derivirana_varijabla naziv="DomainObject.Predmet.ProtuStrankaListNazivFormated_1">
      <item>NIKOL SHOP jednostavno društvo s ograničenom odgovornošću za  usluge i trgovinu u likvidaciji</item>
    </derivirana_varijabla>
  </DomainObject.Predmet.ProtuStrankaListNazivFormated>
  <DomainObject.Predmet.ProtuStrankaListNazivFormatedOIB>
    <izvorni_sadrzaj>
      <item>NIKOL SHOP jednostavno društvo s ograničenom odgovornošću za  usluge i trgovinu u likvidaciji, OIB 56766657483</item>
    </izvorni_sadrzaj>
    <derivirana_varijabla naziv="DomainObject.Predmet.ProtuStrankaListNazivFormatedOIB_1">
      <item>NIKOL SHOP jednostavno društvo s ograničenom odgovornošću za  usluge i trgovinu u likvidaciji, OIB 56766657483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NIKOL SHOP jednostavno društvo s ograničenom odgovornošću za  usluge i trgovinu u likvidaciji</izvorni_sadrzaj>
    <derivirana_varijabla naziv="DomainObject.Predmet.ProtustrankaIDrugi_1">NIKOL SHOP jednostavno društvo s ograničenom odgovornošću za  usluge i trgovinu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NIKOL SHOP jednostavno društvo s ograničenom odgovornošću za  usluge i trgovinu u likvidaciji, OIB 56766657483, Plitvička 59, 10360 Sesvete</izvorni_sadrzaj>
    <derivirana_varijabla naziv="DomainObject.Predmet.ProtustrankaIDrugiAdressOIB_1">NIKOL SHOP jednostavno društvo s ograničenom odgovornošću za  usluge i trgovinu u likvidaciji, OIB 56766657483, Plitvička 59,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 SHOP jednostavno društvo s ograničenom odgovornošću za  usluge i trgovinu u likvidaciji</item>
      <item>Financijska agencija</item>
    </izvorni_sadrzaj>
    <derivirana_varijabla naziv="DomainObject.Predmet.SudioniciListNaziv_1">
      <item>NIKOL SHOP jednostavno društvo s ograničenom odgovornošću za  usluge i trgovinu u likvidaciji</item>
      <item>Financijska agencija</item>
    </derivirana_varijabla>
  </DomainObject.Predmet.SudioniciListNaziv>
  <DomainObject.Predmet.SudioniciListAdressOIB>
    <izvorni_sadrzaj>
      <item>NIKOL SHOP jednostavno društvo s ograničenom odgovornošću za  usluge i trgovinu u likvidaciji, OIB 56766657483, Plitvička 59,10360 Sesvete</item>
      <item>Financijska agencija, OIB 85821130368, TRG SVIBANJSKIH ŽRTAVA 1995. 1,10000 Zagreb</item>
    </izvorni_sadrzaj>
    <derivirana_varijabla naziv="DomainObject.Predmet.SudioniciListAdressOIB_1">
      <item>NIKOL SHOP jednostavno društvo s ograničenom odgovornošću za  usluge i trgovinu u likvidaciji, OIB 56766657483, Plitvička 59,10360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56766657483</item>
      <item>, OIB 85821130368</item>
    </izvorni_sadrzaj>
    <derivirana_varijabla naziv="DomainObject.Predmet.SudioniciListNazivOIB_1">
      <item>, OIB 56766657483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2019.</izvorni_sadrzaj>
    <derivirana_varijabla naziv="DomainObject.Predmet.DatumPocetkaProcesa_1">30.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148</properties:Words>
  <properties:Characters>881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